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F9676" w14:textId="79D59171" w:rsidR="006B2F86" w:rsidRDefault="00451E1A" w:rsidP="00E71FC3">
      <w:pPr>
        <w:pStyle w:val="NoSpacing"/>
      </w:pPr>
      <w:r>
        <w:rPr>
          <w:u w:val="single"/>
        </w:rPr>
        <w:t>sir John MARTON</w:t>
      </w:r>
      <w:r>
        <w:t xml:space="preserve">      (d.1478)</w:t>
      </w:r>
    </w:p>
    <w:p w14:paraId="1139A506" w14:textId="3039F290" w:rsidR="00451E1A" w:rsidRDefault="00451E1A" w:rsidP="00E71FC3">
      <w:pPr>
        <w:pStyle w:val="NoSpacing"/>
      </w:pPr>
      <w:r>
        <w:t>Rector of Colden, West Riding of Yorkshire.</w:t>
      </w:r>
    </w:p>
    <w:p w14:paraId="3A1B5CA6" w14:textId="46BE1A15" w:rsidR="00451E1A" w:rsidRDefault="00451E1A" w:rsidP="00E71FC3">
      <w:pPr>
        <w:pStyle w:val="NoSpacing"/>
      </w:pPr>
    </w:p>
    <w:p w14:paraId="05FB5FF0" w14:textId="179C3888" w:rsidR="00451E1A" w:rsidRDefault="00451E1A" w:rsidP="00E71FC3">
      <w:pPr>
        <w:pStyle w:val="NoSpacing"/>
      </w:pPr>
    </w:p>
    <w:p w14:paraId="5F3171AD" w14:textId="7FA0B326" w:rsidR="00451E1A" w:rsidRDefault="00451E1A" w:rsidP="00E71FC3">
      <w:pPr>
        <w:pStyle w:val="NoSpacing"/>
      </w:pPr>
      <w:r>
        <w:t>14 May1478</w:t>
      </w:r>
      <w:r>
        <w:tab/>
        <w:t>Administration of his lands and possessions was granted.  (W.Y.R. p.112)</w:t>
      </w:r>
    </w:p>
    <w:p w14:paraId="5305AE4B" w14:textId="1BFC45E5" w:rsidR="00451E1A" w:rsidRDefault="00451E1A" w:rsidP="00E71FC3">
      <w:pPr>
        <w:pStyle w:val="NoSpacing"/>
      </w:pPr>
    </w:p>
    <w:p w14:paraId="38122315" w14:textId="2AD89BA5" w:rsidR="00451E1A" w:rsidRDefault="00451E1A" w:rsidP="00E71FC3">
      <w:pPr>
        <w:pStyle w:val="NoSpacing"/>
      </w:pPr>
    </w:p>
    <w:p w14:paraId="52D7D990" w14:textId="13283A7C" w:rsidR="00451E1A" w:rsidRPr="00451E1A" w:rsidRDefault="00451E1A" w:rsidP="00E71FC3">
      <w:pPr>
        <w:pStyle w:val="NoSpacing"/>
      </w:pPr>
      <w:r>
        <w:t>3 March 2020</w:t>
      </w:r>
      <w:bookmarkStart w:id="0" w:name="_GoBack"/>
      <w:bookmarkEnd w:id="0"/>
    </w:p>
    <w:sectPr w:rsidR="00451E1A" w:rsidRPr="00451E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F02B0" w14:textId="77777777" w:rsidR="00451E1A" w:rsidRDefault="00451E1A" w:rsidP="00E71FC3">
      <w:pPr>
        <w:spacing w:after="0" w:line="240" w:lineRule="auto"/>
      </w:pPr>
      <w:r>
        <w:separator/>
      </w:r>
    </w:p>
  </w:endnote>
  <w:endnote w:type="continuationSeparator" w:id="0">
    <w:p w14:paraId="12DA6050" w14:textId="77777777" w:rsidR="00451E1A" w:rsidRDefault="00451E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0FD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BD840" w14:textId="77777777" w:rsidR="00451E1A" w:rsidRDefault="00451E1A" w:rsidP="00E71FC3">
      <w:pPr>
        <w:spacing w:after="0" w:line="240" w:lineRule="auto"/>
      </w:pPr>
      <w:r>
        <w:separator/>
      </w:r>
    </w:p>
  </w:footnote>
  <w:footnote w:type="continuationSeparator" w:id="0">
    <w:p w14:paraId="145BFDC7" w14:textId="77777777" w:rsidR="00451E1A" w:rsidRDefault="00451E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E1A"/>
    <w:rsid w:val="001A7C09"/>
    <w:rsid w:val="00451E1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0AAB97"/>
  <w15:chartTrackingRefBased/>
  <w15:docId w15:val="{C236083B-8B9D-4431-9BFC-2F4A1FDD2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2020-03-03T21:34:00Z</dcterms:created>
  <dcterms:modified xsi:type="dcterms:W3CDTF">2020-03-03T21:42:00Z</dcterms:modified>
</cp:coreProperties>
</file>